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Hinckley and Bosworth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Hinckley and Bosworth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Hinckley and Bosworth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Hinckley and Bosworth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Hinckley and Bosworth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Hinckley and Bosworth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Hinckley and Bosworth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Hinckley and Bosworth is estimated to be </w:t>
      </w:r>
      <w:r w:rsidRPr="00773DF7">
        <w:rPr>
          <w:rFonts w:ascii="Libre Franklin Light" w:eastAsia="Times New Roman" w:hAnsi="Libre Franklin Light" w:cs="Calibri Light"/>
          <w:b/>
          <w:bCs/>
          <w:color w:val="C45911" w:themeColor="accent2" w:themeShade="BF"/>
        </w:rPr>
        <w:t xml:space="preserve">£1,150,611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Hinckley and Bosworth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Hinckley and Bosworth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Hinckley and Bosworth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Hinckley and Bosworth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inckley and Bos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Hinckley and Bosworth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inckley and Bos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Hinckley and Bosworth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Hinckley and Bosworth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inckley and Bos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Hinckley and Bosworth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Hinckley and Bosworth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Hinckley and Bosworth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Hinckley and Bosworth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Hinckley and Bosworth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Hinckley and Bosworth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£1,150,611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Hinckley and Bosworth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£18,742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£387,586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£27,765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£7,809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£694,393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£1,150,611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Hinckley and Bosworth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Hinckley and Bosworth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Hinckley and Bosworth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Hinckley and Bosworth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Hinckley and Bosworth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Hinckley and Bosworth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Hinckley and Bosworth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Hinckley and Bosworth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D23AAD7-3854-40CF-AE11-E1FC8CA9DB4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